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9D" w:rsidRDefault="0027729D" w:rsidP="0027729D">
      <w:pPr>
        <w:rPr>
          <w:rFonts w:ascii="Calibri" w:hAnsi="Calibri" w:cs="Calibri"/>
          <w:b/>
          <w:sz w:val="10"/>
          <w:szCs w:val="4"/>
        </w:rPr>
      </w:pPr>
    </w:p>
    <w:p w:rsidR="002D7D14" w:rsidRDefault="002D7D14" w:rsidP="002D7D14">
      <w:pPr>
        <w:rPr>
          <w:rFonts w:ascii="Calibri" w:hAnsi="Calibri" w:cs="Calibri"/>
          <w:b/>
          <w:sz w:val="40"/>
          <w:highlight w:val="yellow"/>
        </w:rPr>
      </w:pPr>
    </w:p>
    <w:p w:rsidR="00197793" w:rsidRPr="007E1E43" w:rsidRDefault="00197793" w:rsidP="00197793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 w:rsidR="001C3699"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97793" w:rsidRPr="007E1E43" w:rsidRDefault="00A24790" w:rsidP="00197793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  <w:t>D1.4.2</w:t>
      </w:r>
      <w:r w:rsidR="00197793"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 w:rsidR="00197793">
        <w:rPr>
          <w:rFonts w:ascii="Calibri" w:hAnsi="Calibri" w:cs="Calibri"/>
          <w:b/>
          <w:szCs w:val="24"/>
        </w:rPr>
        <w:t>ÚSTŘEDNÍ VYTÁPĚNÍ</w:t>
      </w:r>
    </w:p>
    <w:p w:rsidR="00197793" w:rsidRPr="001A70C1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  <w:highlight w:val="yellow"/>
        </w:rPr>
      </w:pPr>
    </w:p>
    <w:p w:rsidR="00197793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197793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  <w:t>0</w:t>
      </w:r>
      <w:r w:rsidR="001C3699">
        <w:rPr>
          <w:rFonts w:ascii="Calibri" w:hAnsi="Calibri" w:cs="Calibri"/>
          <w:b/>
          <w:color w:val="auto"/>
        </w:rPr>
        <w:t>2</w:t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="00422B0D">
        <w:rPr>
          <w:rFonts w:ascii="Calibri" w:hAnsi="Calibri" w:cs="Calibri"/>
          <w:b/>
          <w:szCs w:val="24"/>
        </w:rPr>
        <w:t>PŮDORYS 1</w:t>
      </w:r>
      <w:r>
        <w:rPr>
          <w:rFonts w:ascii="Calibri" w:hAnsi="Calibri" w:cs="Calibri"/>
          <w:b/>
          <w:szCs w:val="24"/>
        </w:rPr>
        <w:t>.NP</w:t>
      </w:r>
    </w:p>
    <w:p w:rsidR="00197793" w:rsidRPr="008248D1" w:rsidRDefault="00422B0D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="00197793" w:rsidRPr="008248D1">
        <w:rPr>
          <w:rFonts w:ascii="Calibri" w:hAnsi="Calibri" w:cs="Calibri"/>
          <w:b/>
          <w:color w:val="auto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</w:p>
    <w:p w:rsidR="00197793" w:rsidRDefault="00197793" w:rsidP="00197793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  <w:bookmarkStart w:id="0" w:name="_GoBack"/>
      <w:bookmarkEnd w:id="0"/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  <w:t>D1.4.2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ÚSTŘEDNÍ VYTÁPĚNÍ</w:t>
      </w:r>
    </w:p>
    <w:p w:rsidR="001C3699" w:rsidRPr="001A70C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  <w:highlight w:val="yellow"/>
        </w:rPr>
      </w:pP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  <w:t>0</w:t>
      </w:r>
      <w:r>
        <w:rPr>
          <w:rFonts w:ascii="Calibri" w:hAnsi="Calibri" w:cs="Calibri"/>
          <w:b/>
          <w:color w:val="auto"/>
        </w:rPr>
        <w:t>2</w:t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1C3699" w:rsidRPr="008248D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  <w:t>D1.4.2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ÚSTŘEDNÍ VYTÁPĚNÍ</w:t>
      </w:r>
    </w:p>
    <w:p w:rsidR="001C3699" w:rsidRPr="001A70C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  <w:highlight w:val="yellow"/>
        </w:rPr>
      </w:pP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  <w:t>0</w:t>
      </w:r>
      <w:r>
        <w:rPr>
          <w:rFonts w:ascii="Calibri" w:hAnsi="Calibri" w:cs="Calibri"/>
          <w:b/>
          <w:color w:val="auto"/>
        </w:rPr>
        <w:t>2</w:t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1C3699" w:rsidRPr="008248D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C3699" w:rsidRPr="007E1E43" w:rsidRDefault="001C3699" w:rsidP="001C3699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  <w:t>D1.4.2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ÚSTŘEDNÍ VYTÁPĚNÍ</w:t>
      </w:r>
    </w:p>
    <w:p w:rsidR="001C3699" w:rsidRPr="001A70C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  <w:highlight w:val="yellow"/>
        </w:rPr>
      </w:pP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1C3699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  <w:t>0</w:t>
      </w:r>
      <w:r>
        <w:rPr>
          <w:rFonts w:ascii="Calibri" w:hAnsi="Calibri" w:cs="Calibri"/>
          <w:b/>
          <w:color w:val="auto"/>
        </w:rPr>
        <w:t>2</w:t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1C3699" w:rsidRPr="008248D1" w:rsidRDefault="001C3699" w:rsidP="001C3699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1C3699">
      <w:pPr>
        <w:rPr>
          <w:rFonts w:ascii="Calibri" w:hAnsi="Calibri" w:cs="Calibri"/>
          <w:b/>
          <w:sz w:val="40"/>
          <w:highlight w:val="yellow"/>
        </w:rPr>
      </w:pPr>
    </w:p>
    <w:p w:rsidR="001C3699" w:rsidRDefault="001C3699" w:rsidP="00422B0D">
      <w:pPr>
        <w:rPr>
          <w:rFonts w:ascii="Calibri" w:hAnsi="Calibri" w:cs="Calibri"/>
          <w:b/>
          <w:sz w:val="40"/>
          <w:highlight w:val="yellow"/>
        </w:rPr>
      </w:pPr>
    </w:p>
    <w:sectPr w:rsidR="001C3699" w:rsidSect="00450812">
      <w:pgSz w:w="11906" w:h="16838"/>
      <w:pgMar w:top="851" w:right="991" w:bottom="284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E5" w:rsidRDefault="003E7CE5" w:rsidP="00603829">
      <w:r>
        <w:separator/>
      </w:r>
    </w:p>
  </w:endnote>
  <w:endnote w:type="continuationSeparator" w:id="0">
    <w:p w:rsidR="003E7CE5" w:rsidRDefault="003E7CE5" w:rsidP="0060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T*France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E5" w:rsidRDefault="003E7CE5" w:rsidP="00603829">
      <w:r>
        <w:separator/>
      </w:r>
    </w:p>
  </w:footnote>
  <w:footnote w:type="continuationSeparator" w:id="0">
    <w:p w:rsidR="003E7CE5" w:rsidRDefault="003E7CE5" w:rsidP="0060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F4AC6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F64"/>
    <w:rsid w:val="000006AD"/>
    <w:rsid w:val="00001E9F"/>
    <w:rsid w:val="000102E8"/>
    <w:rsid w:val="0002407A"/>
    <w:rsid w:val="0002690D"/>
    <w:rsid w:val="000270AA"/>
    <w:rsid w:val="00030AA3"/>
    <w:rsid w:val="00034D49"/>
    <w:rsid w:val="00042D4F"/>
    <w:rsid w:val="00042EA6"/>
    <w:rsid w:val="0005526B"/>
    <w:rsid w:val="000700CF"/>
    <w:rsid w:val="000724F1"/>
    <w:rsid w:val="00075C06"/>
    <w:rsid w:val="00082EFB"/>
    <w:rsid w:val="0008341C"/>
    <w:rsid w:val="0009084B"/>
    <w:rsid w:val="000926DF"/>
    <w:rsid w:val="000A2608"/>
    <w:rsid w:val="000A45A3"/>
    <w:rsid w:val="000A7BB2"/>
    <w:rsid w:val="000B103D"/>
    <w:rsid w:val="000B7C68"/>
    <w:rsid w:val="000C1280"/>
    <w:rsid w:val="000C6DF9"/>
    <w:rsid w:val="000D2EAD"/>
    <w:rsid w:val="000E2592"/>
    <w:rsid w:val="000E7F27"/>
    <w:rsid w:val="000F2B48"/>
    <w:rsid w:val="00100460"/>
    <w:rsid w:val="00106E09"/>
    <w:rsid w:val="00122E5E"/>
    <w:rsid w:val="00124F5A"/>
    <w:rsid w:val="001368CF"/>
    <w:rsid w:val="00136B47"/>
    <w:rsid w:val="00140DE0"/>
    <w:rsid w:val="00144BBD"/>
    <w:rsid w:val="001701B2"/>
    <w:rsid w:val="00180A11"/>
    <w:rsid w:val="00182234"/>
    <w:rsid w:val="00187EDC"/>
    <w:rsid w:val="00187FFA"/>
    <w:rsid w:val="001934A8"/>
    <w:rsid w:val="00197793"/>
    <w:rsid w:val="001A5C8C"/>
    <w:rsid w:val="001A70C1"/>
    <w:rsid w:val="001B05FF"/>
    <w:rsid w:val="001C3699"/>
    <w:rsid w:val="001C6420"/>
    <w:rsid w:val="001E03DC"/>
    <w:rsid w:val="001E1444"/>
    <w:rsid w:val="001E1884"/>
    <w:rsid w:val="001E520C"/>
    <w:rsid w:val="001E64FF"/>
    <w:rsid w:val="00201C35"/>
    <w:rsid w:val="0022016A"/>
    <w:rsid w:val="00233D0D"/>
    <w:rsid w:val="00234E1A"/>
    <w:rsid w:val="00236D06"/>
    <w:rsid w:val="002401E0"/>
    <w:rsid w:val="00241A61"/>
    <w:rsid w:val="00253BBB"/>
    <w:rsid w:val="00263C2D"/>
    <w:rsid w:val="00275765"/>
    <w:rsid w:val="0027729D"/>
    <w:rsid w:val="00280390"/>
    <w:rsid w:val="0028160F"/>
    <w:rsid w:val="00285CF8"/>
    <w:rsid w:val="0029096D"/>
    <w:rsid w:val="002923EC"/>
    <w:rsid w:val="002B03BB"/>
    <w:rsid w:val="002B2697"/>
    <w:rsid w:val="002B39B1"/>
    <w:rsid w:val="002D7D14"/>
    <w:rsid w:val="002E3D83"/>
    <w:rsid w:val="002F7E33"/>
    <w:rsid w:val="00301FB2"/>
    <w:rsid w:val="00306F2F"/>
    <w:rsid w:val="0031093D"/>
    <w:rsid w:val="00310B05"/>
    <w:rsid w:val="00332DBD"/>
    <w:rsid w:val="003506DA"/>
    <w:rsid w:val="00372A4D"/>
    <w:rsid w:val="00393707"/>
    <w:rsid w:val="0039394E"/>
    <w:rsid w:val="00395671"/>
    <w:rsid w:val="003A3530"/>
    <w:rsid w:val="003D01D4"/>
    <w:rsid w:val="003D116F"/>
    <w:rsid w:val="003D6EB9"/>
    <w:rsid w:val="003E7CE5"/>
    <w:rsid w:val="003F6B65"/>
    <w:rsid w:val="004038A0"/>
    <w:rsid w:val="00413E80"/>
    <w:rsid w:val="0041562B"/>
    <w:rsid w:val="00422B0D"/>
    <w:rsid w:val="004253B1"/>
    <w:rsid w:val="00433ADC"/>
    <w:rsid w:val="00450812"/>
    <w:rsid w:val="004519DF"/>
    <w:rsid w:val="0046216E"/>
    <w:rsid w:val="004652D6"/>
    <w:rsid w:val="00471203"/>
    <w:rsid w:val="00475046"/>
    <w:rsid w:val="00477322"/>
    <w:rsid w:val="00482530"/>
    <w:rsid w:val="00491995"/>
    <w:rsid w:val="004B2C1A"/>
    <w:rsid w:val="004D6580"/>
    <w:rsid w:val="004E01D5"/>
    <w:rsid w:val="00511B6C"/>
    <w:rsid w:val="00516F64"/>
    <w:rsid w:val="00530972"/>
    <w:rsid w:val="00533FBA"/>
    <w:rsid w:val="00535013"/>
    <w:rsid w:val="005408DD"/>
    <w:rsid w:val="0055222B"/>
    <w:rsid w:val="00555446"/>
    <w:rsid w:val="00557836"/>
    <w:rsid w:val="005612A5"/>
    <w:rsid w:val="00563524"/>
    <w:rsid w:val="00565F8C"/>
    <w:rsid w:val="00577C2F"/>
    <w:rsid w:val="0059737B"/>
    <w:rsid w:val="005A08CE"/>
    <w:rsid w:val="005A1E4C"/>
    <w:rsid w:val="005A2954"/>
    <w:rsid w:val="005B1EFB"/>
    <w:rsid w:val="005B43AB"/>
    <w:rsid w:val="005B4ED1"/>
    <w:rsid w:val="005B5BA8"/>
    <w:rsid w:val="005C6FE7"/>
    <w:rsid w:val="005E5121"/>
    <w:rsid w:val="00603829"/>
    <w:rsid w:val="00604200"/>
    <w:rsid w:val="0061189A"/>
    <w:rsid w:val="00612C67"/>
    <w:rsid w:val="00613907"/>
    <w:rsid w:val="00613947"/>
    <w:rsid w:val="006144F3"/>
    <w:rsid w:val="00614D45"/>
    <w:rsid w:val="0063080A"/>
    <w:rsid w:val="00634816"/>
    <w:rsid w:val="006406C9"/>
    <w:rsid w:val="00641AF8"/>
    <w:rsid w:val="00641F6F"/>
    <w:rsid w:val="006573B8"/>
    <w:rsid w:val="006614E2"/>
    <w:rsid w:val="0066395F"/>
    <w:rsid w:val="00693B25"/>
    <w:rsid w:val="00696CF8"/>
    <w:rsid w:val="006A0B5B"/>
    <w:rsid w:val="006A368B"/>
    <w:rsid w:val="006B2BCC"/>
    <w:rsid w:val="006C185B"/>
    <w:rsid w:val="006D0BC9"/>
    <w:rsid w:val="006D4200"/>
    <w:rsid w:val="006D57ED"/>
    <w:rsid w:val="006D72FD"/>
    <w:rsid w:val="006E0342"/>
    <w:rsid w:val="006F4D56"/>
    <w:rsid w:val="006F582B"/>
    <w:rsid w:val="0070208B"/>
    <w:rsid w:val="00723232"/>
    <w:rsid w:val="007370A5"/>
    <w:rsid w:val="00740E7D"/>
    <w:rsid w:val="00742024"/>
    <w:rsid w:val="0075669A"/>
    <w:rsid w:val="00763EB4"/>
    <w:rsid w:val="00770D24"/>
    <w:rsid w:val="007811C1"/>
    <w:rsid w:val="007834B8"/>
    <w:rsid w:val="007914CF"/>
    <w:rsid w:val="007A76E1"/>
    <w:rsid w:val="007C702E"/>
    <w:rsid w:val="007D2EFE"/>
    <w:rsid w:val="007E13AB"/>
    <w:rsid w:val="007E1E43"/>
    <w:rsid w:val="00806399"/>
    <w:rsid w:val="00811CB9"/>
    <w:rsid w:val="00811DB0"/>
    <w:rsid w:val="00816040"/>
    <w:rsid w:val="008248D1"/>
    <w:rsid w:val="00827C88"/>
    <w:rsid w:val="008378B6"/>
    <w:rsid w:val="00864C8C"/>
    <w:rsid w:val="008756D8"/>
    <w:rsid w:val="008814CA"/>
    <w:rsid w:val="00885244"/>
    <w:rsid w:val="008952E1"/>
    <w:rsid w:val="00896C57"/>
    <w:rsid w:val="008D2F87"/>
    <w:rsid w:val="008E03FC"/>
    <w:rsid w:val="00900114"/>
    <w:rsid w:val="00923800"/>
    <w:rsid w:val="00926362"/>
    <w:rsid w:val="00935E7E"/>
    <w:rsid w:val="00936D70"/>
    <w:rsid w:val="00940216"/>
    <w:rsid w:val="009513D3"/>
    <w:rsid w:val="009552F9"/>
    <w:rsid w:val="00964B2E"/>
    <w:rsid w:val="00984E0E"/>
    <w:rsid w:val="00995A01"/>
    <w:rsid w:val="00995A21"/>
    <w:rsid w:val="00996B30"/>
    <w:rsid w:val="009A0DF2"/>
    <w:rsid w:val="009B1D4F"/>
    <w:rsid w:val="009B5216"/>
    <w:rsid w:val="009B73F8"/>
    <w:rsid w:val="009C1408"/>
    <w:rsid w:val="009C4A2B"/>
    <w:rsid w:val="009D3AC6"/>
    <w:rsid w:val="009D4632"/>
    <w:rsid w:val="009D695A"/>
    <w:rsid w:val="009E2FDE"/>
    <w:rsid w:val="009F3377"/>
    <w:rsid w:val="00A051F6"/>
    <w:rsid w:val="00A136B8"/>
    <w:rsid w:val="00A15724"/>
    <w:rsid w:val="00A16D8A"/>
    <w:rsid w:val="00A209DC"/>
    <w:rsid w:val="00A22531"/>
    <w:rsid w:val="00A24790"/>
    <w:rsid w:val="00A27E61"/>
    <w:rsid w:val="00A30BDC"/>
    <w:rsid w:val="00A341A4"/>
    <w:rsid w:val="00A42E66"/>
    <w:rsid w:val="00A47E94"/>
    <w:rsid w:val="00A61806"/>
    <w:rsid w:val="00A7318D"/>
    <w:rsid w:val="00A73DDE"/>
    <w:rsid w:val="00A83584"/>
    <w:rsid w:val="00AB542C"/>
    <w:rsid w:val="00AC0B03"/>
    <w:rsid w:val="00AC74C5"/>
    <w:rsid w:val="00AD38E9"/>
    <w:rsid w:val="00AF0162"/>
    <w:rsid w:val="00AF32D3"/>
    <w:rsid w:val="00B04A31"/>
    <w:rsid w:val="00B14873"/>
    <w:rsid w:val="00B15B6D"/>
    <w:rsid w:val="00B25E94"/>
    <w:rsid w:val="00B433CF"/>
    <w:rsid w:val="00B44914"/>
    <w:rsid w:val="00B56DD2"/>
    <w:rsid w:val="00B70F16"/>
    <w:rsid w:val="00B71B80"/>
    <w:rsid w:val="00B765D4"/>
    <w:rsid w:val="00B9517A"/>
    <w:rsid w:val="00BB4207"/>
    <w:rsid w:val="00BC69F4"/>
    <w:rsid w:val="00BE016F"/>
    <w:rsid w:val="00BE31F3"/>
    <w:rsid w:val="00C00EB4"/>
    <w:rsid w:val="00C01114"/>
    <w:rsid w:val="00C0191A"/>
    <w:rsid w:val="00C369FE"/>
    <w:rsid w:val="00C37961"/>
    <w:rsid w:val="00C41708"/>
    <w:rsid w:val="00C47FF4"/>
    <w:rsid w:val="00C504AD"/>
    <w:rsid w:val="00C53E78"/>
    <w:rsid w:val="00C62FFE"/>
    <w:rsid w:val="00C87173"/>
    <w:rsid w:val="00C9108D"/>
    <w:rsid w:val="00C9400A"/>
    <w:rsid w:val="00CA3480"/>
    <w:rsid w:val="00CB6360"/>
    <w:rsid w:val="00CB7E60"/>
    <w:rsid w:val="00CC78D4"/>
    <w:rsid w:val="00CE0B71"/>
    <w:rsid w:val="00CE24F2"/>
    <w:rsid w:val="00CF2563"/>
    <w:rsid w:val="00CF276A"/>
    <w:rsid w:val="00CF657D"/>
    <w:rsid w:val="00D228D7"/>
    <w:rsid w:val="00D43AA1"/>
    <w:rsid w:val="00D55B03"/>
    <w:rsid w:val="00D730C3"/>
    <w:rsid w:val="00D7668F"/>
    <w:rsid w:val="00D85CFA"/>
    <w:rsid w:val="00D908E6"/>
    <w:rsid w:val="00DA39CC"/>
    <w:rsid w:val="00DA4786"/>
    <w:rsid w:val="00DF5859"/>
    <w:rsid w:val="00E322F1"/>
    <w:rsid w:val="00E33AD4"/>
    <w:rsid w:val="00E42F9B"/>
    <w:rsid w:val="00E60D50"/>
    <w:rsid w:val="00E62BFA"/>
    <w:rsid w:val="00E93C75"/>
    <w:rsid w:val="00EA4090"/>
    <w:rsid w:val="00EB0810"/>
    <w:rsid w:val="00ED1F70"/>
    <w:rsid w:val="00ED55D2"/>
    <w:rsid w:val="00EE660D"/>
    <w:rsid w:val="00EF061C"/>
    <w:rsid w:val="00F02099"/>
    <w:rsid w:val="00F12956"/>
    <w:rsid w:val="00F14398"/>
    <w:rsid w:val="00F17740"/>
    <w:rsid w:val="00F20716"/>
    <w:rsid w:val="00F26008"/>
    <w:rsid w:val="00F42676"/>
    <w:rsid w:val="00F63E0F"/>
    <w:rsid w:val="00F64A70"/>
    <w:rsid w:val="00F82480"/>
    <w:rsid w:val="00F842E7"/>
    <w:rsid w:val="00FA38D0"/>
    <w:rsid w:val="00FB6BC6"/>
    <w:rsid w:val="00FD545E"/>
    <w:rsid w:val="00FE0C6E"/>
    <w:rsid w:val="00FE6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1C940A6B"/>
  <w15:docId w15:val="{E8E2623C-D664-492F-BAC3-5D9D664F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2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7D2EFE"/>
    <w:rPr>
      <w:color w:val="000000"/>
      <w:sz w:val="24"/>
    </w:rPr>
  </w:style>
  <w:style w:type="paragraph" w:customStyle="1" w:styleId="dka">
    <w:name w:val="Řádka"/>
    <w:rsid w:val="007D2EFE"/>
    <w:rPr>
      <w:color w:val="000000"/>
      <w:sz w:val="24"/>
    </w:rPr>
  </w:style>
  <w:style w:type="paragraph" w:customStyle="1" w:styleId="Znaka">
    <w:name w:val="Značka"/>
    <w:rsid w:val="007D2EFE"/>
    <w:pPr>
      <w:ind w:left="288"/>
    </w:pPr>
    <w:rPr>
      <w:color w:val="000000"/>
      <w:sz w:val="24"/>
    </w:rPr>
  </w:style>
  <w:style w:type="paragraph" w:customStyle="1" w:styleId="Znaka1">
    <w:name w:val="Značka 1"/>
    <w:rsid w:val="007D2EFE"/>
    <w:pPr>
      <w:ind w:left="576"/>
    </w:pPr>
    <w:rPr>
      <w:color w:val="000000"/>
      <w:sz w:val="24"/>
    </w:rPr>
  </w:style>
  <w:style w:type="paragraph" w:customStyle="1" w:styleId="sloseznamu">
    <w:name w:val="Číslo seznamu"/>
    <w:rsid w:val="007D2EFE"/>
    <w:pPr>
      <w:ind w:left="720"/>
    </w:pPr>
    <w:rPr>
      <w:color w:val="000000"/>
      <w:sz w:val="24"/>
    </w:rPr>
  </w:style>
  <w:style w:type="paragraph" w:customStyle="1" w:styleId="Podnadpis1">
    <w:name w:val="Podnadpis1"/>
    <w:rsid w:val="007D2EFE"/>
    <w:rPr>
      <w:b/>
      <w:i/>
      <w:color w:val="000000"/>
      <w:sz w:val="24"/>
    </w:rPr>
  </w:style>
  <w:style w:type="paragraph" w:customStyle="1" w:styleId="Nadpis">
    <w:name w:val="Nadpis"/>
    <w:rsid w:val="007D2EFE"/>
    <w:pPr>
      <w:jc w:val="center"/>
    </w:pPr>
    <w:rPr>
      <w:rFonts w:ascii="Arial" w:hAnsi="Arial"/>
      <w:b/>
      <w:color w:val="000000"/>
      <w:sz w:val="36"/>
    </w:rPr>
  </w:style>
  <w:style w:type="paragraph" w:styleId="Zhlav">
    <w:name w:val="header"/>
    <w:basedOn w:val="Normln"/>
    <w:semiHidden/>
    <w:rsid w:val="007D2EFE"/>
    <w:rPr>
      <w:color w:val="000000"/>
      <w:sz w:val="24"/>
    </w:rPr>
  </w:style>
  <w:style w:type="paragraph" w:styleId="Zpat">
    <w:name w:val="footer"/>
    <w:basedOn w:val="Normln"/>
    <w:semiHidden/>
    <w:rsid w:val="007D2EFE"/>
    <w:rPr>
      <w:color w:val="000000"/>
      <w:sz w:val="24"/>
    </w:rPr>
  </w:style>
  <w:style w:type="character" w:styleId="Hypertextovodkaz">
    <w:name w:val="Hyperlink"/>
    <w:basedOn w:val="Standardnpsmoodstavce"/>
    <w:semiHidden/>
    <w:rsid w:val="007D2EFE"/>
    <w:rPr>
      <w:color w:val="0000FF"/>
      <w:u w:val="single"/>
    </w:rPr>
  </w:style>
  <w:style w:type="paragraph" w:customStyle="1" w:styleId="AZKpoznpodarou">
    <w:name w:val="AZK pozn. pod čarou"/>
    <w:basedOn w:val="Normln"/>
    <w:next w:val="Normln"/>
    <w:rsid w:val="007D2EFE"/>
    <w:rPr>
      <w:rFonts w:ascii="AT*France" w:hAnsi="AT*France"/>
      <w:color w:val="005641"/>
      <w:sz w:val="18"/>
      <w:szCs w:val="18"/>
    </w:rPr>
  </w:style>
  <w:style w:type="paragraph" w:styleId="Textbubliny">
    <w:name w:val="Balloon Text"/>
    <w:basedOn w:val="Normln"/>
    <w:semiHidden/>
    <w:rsid w:val="007D2EF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uiPriority w:val="99"/>
    <w:unhideWhenUsed/>
    <w:rsid w:val="006C185B"/>
    <w:pPr>
      <w:numPr>
        <w:numId w:val="1"/>
      </w:numPr>
      <w:contextualSpacing/>
    </w:pPr>
  </w:style>
  <w:style w:type="character" w:customStyle="1" w:styleId="ZkladntextChar">
    <w:name w:val="Základní text Char"/>
    <w:basedOn w:val="Standardnpsmoodstavce"/>
    <w:link w:val="Zkladntext"/>
    <w:semiHidden/>
    <w:rsid w:val="0027729D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Projekty\2006\128-P06P128-Brno%20-%20VUT,v&#237;ce&#250;&#269;elov&#225;%20sport.hala\Texty\P06P128_sti_des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6E595-626D-4E5E-A04D-F121FB43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P06P128_sti_desky</Template>
  <TotalTime>949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AZ KLIMA, s.r.o.</vt:lpstr>
    </vt:vector>
  </TitlesOfParts>
  <Company>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KLIMA, s.r.o.</dc:title>
  <dc:creator>Petr Auf</dc:creator>
  <cp:lastModifiedBy>Pavla</cp:lastModifiedBy>
  <cp:revision>35</cp:revision>
  <cp:lastPrinted>2017-03-09T09:05:00Z</cp:lastPrinted>
  <dcterms:created xsi:type="dcterms:W3CDTF">2016-03-29T16:01:00Z</dcterms:created>
  <dcterms:modified xsi:type="dcterms:W3CDTF">2017-08-25T11:34:00Z</dcterms:modified>
</cp:coreProperties>
</file>